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5953" w:rsidRPr="007E6348" w:rsidRDefault="001D0B4A" w:rsidP="00745953">
      <w:pPr>
        <w:framePr w:w="2665" w:h="2552" w:wrap="around" w:vAnchor="page" w:hAnchor="page" w:x="8903" w:y="5943"/>
        <w:spacing w:line="288" w:lineRule="auto"/>
        <w:rPr>
          <w:rFonts w:ascii="Frutiger LT Com 47 Light Cn" w:hAnsi="Frutiger LT Com 47 Light Cn"/>
          <w:b/>
          <w:sz w:val="18"/>
          <w:szCs w:val="18"/>
        </w:rPr>
      </w:pPr>
      <w:r>
        <w:rPr>
          <w:rFonts w:ascii="Frutiger LT Com 47 Light Cn" w:hAnsi="Frutiger LT Com 47 Light Cn"/>
          <w:b/>
          <w:sz w:val="18"/>
          <w:szCs w:val="18"/>
        </w:rPr>
        <w:t>Pfarrerin Elke Rudloff</w:t>
      </w:r>
    </w:p>
    <w:p w:rsidR="00745953" w:rsidRPr="007E6348" w:rsidRDefault="001D0B4A" w:rsidP="00745953">
      <w:pPr>
        <w:framePr w:w="2665" w:h="2552" w:wrap="around" w:vAnchor="page" w:hAnchor="page" w:x="8903" w:y="5943"/>
        <w:spacing w:line="432" w:lineRule="auto"/>
        <w:rPr>
          <w:rFonts w:ascii="Frutiger LT Com 47 Light Cn" w:hAnsi="Frutiger LT Com 47 Light Cn"/>
          <w:sz w:val="18"/>
          <w:szCs w:val="18"/>
        </w:rPr>
      </w:pPr>
      <w:r>
        <w:rPr>
          <w:rFonts w:ascii="Frutiger LT Com 47 Light Cn" w:hAnsi="Frutiger LT Com 47 Light Cn"/>
          <w:sz w:val="18"/>
          <w:szCs w:val="18"/>
        </w:rPr>
        <w:t>Senderbeauftragte für das ZDF</w:t>
      </w:r>
    </w:p>
    <w:p w:rsidR="00DC6B5B" w:rsidRPr="007E6348" w:rsidRDefault="00DC6B5B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  <w:r>
        <w:rPr>
          <w:rFonts w:ascii="Frutiger LT Com 47 Light Cn" w:hAnsi="Frutiger LT Com 47 Light Cn"/>
          <w:sz w:val="18"/>
          <w:szCs w:val="18"/>
        </w:rPr>
        <w:t>Mobil:   0172-4344 813</w:t>
      </w:r>
    </w:p>
    <w:p w:rsidR="00745953" w:rsidRPr="00DC6B5B" w:rsidRDefault="00DC6B5B" w:rsidP="00DC6B5B">
      <w:pPr>
        <w:framePr w:w="2665" w:h="2552" w:wrap="around" w:vAnchor="page" w:hAnchor="page" w:x="8903" w:y="5943"/>
        <w:tabs>
          <w:tab w:val="right" w:pos="3119"/>
        </w:tabs>
        <w:spacing w:after="120" w:line="432" w:lineRule="auto"/>
        <w:rPr>
          <w:rFonts w:ascii="Frutiger LT Com 47 Light Cn" w:hAnsi="Frutiger LT Com 47 Light Cn"/>
          <w:sz w:val="18"/>
          <w:szCs w:val="18"/>
        </w:rPr>
      </w:pPr>
      <w:r>
        <w:rPr>
          <w:rFonts w:ascii="Frutiger LT Com 47 Light Cn" w:hAnsi="Frutiger LT Com 47 Light Cn"/>
          <w:sz w:val="18"/>
          <w:szCs w:val="18"/>
        </w:rPr>
        <w:t>Elke.Rudloff@gep.de</w:t>
      </w:r>
    </w:p>
    <w:p w:rsidR="00A9021A" w:rsidRPr="00362776" w:rsidRDefault="00A9021A" w:rsidP="00A9021A">
      <w:pPr>
        <w:framePr w:w="2665" w:h="2552" w:wrap="around" w:vAnchor="page" w:hAnchor="page" w:x="8903" w:y="5943"/>
        <w:spacing w:line="288" w:lineRule="auto"/>
        <w:rPr>
          <w:rFonts w:ascii="Frutiger LT Com 47 Light Cn" w:hAnsi="Frutiger LT Com 47 Light Cn"/>
          <w:b/>
          <w:sz w:val="18"/>
          <w:szCs w:val="18"/>
        </w:rPr>
      </w:pPr>
      <w:r w:rsidRPr="00362776">
        <w:rPr>
          <w:rFonts w:ascii="Frutiger LT Com 47 Light Cn" w:hAnsi="Frutiger LT Com 47 Light Cn"/>
          <w:b/>
          <w:sz w:val="18"/>
          <w:szCs w:val="18"/>
        </w:rPr>
        <w:t>Büro der Senderbeauftragten</w:t>
      </w:r>
    </w:p>
    <w:p w:rsidR="00A9021A" w:rsidRPr="00362776" w:rsidRDefault="00A9021A" w:rsidP="00A9021A">
      <w:pPr>
        <w:framePr w:w="2665" w:h="2552" w:wrap="around" w:vAnchor="page" w:hAnchor="page" w:x="8903" w:y="5943"/>
        <w:spacing w:line="288" w:lineRule="auto"/>
        <w:rPr>
          <w:rFonts w:ascii="Frutiger LT Com 47 Light Cn" w:hAnsi="Frutiger LT Com 47 Light Cn"/>
          <w:sz w:val="18"/>
          <w:szCs w:val="18"/>
        </w:rPr>
      </w:pPr>
      <w:r w:rsidRPr="00362776">
        <w:rPr>
          <w:rFonts w:ascii="Frutiger LT Com 47 Light Cn" w:hAnsi="Frutiger LT Com 47 Light Cn"/>
          <w:sz w:val="18"/>
          <w:szCs w:val="18"/>
        </w:rPr>
        <w:t>Tel</w:t>
      </w:r>
      <w:r>
        <w:rPr>
          <w:rFonts w:ascii="Frutiger LT Com 47 Light Cn" w:hAnsi="Frutiger LT Com 47 Light Cn"/>
          <w:sz w:val="18"/>
          <w:szCs w:val="18"/>
        </w:rPr>
        <w:t>efon</w:t>
      </w:r>
      <w:r w:rsidRPr="00362776">
        <w:rPr>
          <w:rFonts w:ascii="Frutiger LT Com 47 Light Cn" w:hAnsi="Frutiger LT Com 47 Light Cn"/>
          <w:sz w:val="18"/>
          <w:szCs w:val="18"/>
        </w:rPr>
        <w:t xml:space="preserve">: </w:t>
      </w:r>
      <w:r w:rsidR="00017023">
        <w:rPr>
          <w:rFonts w:ascii="Frutiger LT Com 47 Light Cn" w:hAnsi="Frutiger LT Com 47 Light Cn"/>
          <w:sz w:val="18"/>
          <w:szCs w:val="18"/>
        </w:rPr>
        <w:t xml:space="preserve">+49 </w:t>
      </w:r>
      <w:r>
        <w:rPr>
          <w:rFonts w:ascii="Frutiger LT Com 47 Light Cn" w:hAnsi="Frutiger LT Com 47 Light Cn"/>
          <w:sz w:val="18"/>
          <w:szCs w:val="18"/>
        </w:rPr>
        <w:t>69-58098-179</w:t>
      </w:r>
    </w:p>
    <w:p w:rsidR="00A9021A" w:rsidRPr="00362776" w:rsidRDefault="00A9021A" w:rsidP="00A9021A">
      <w:pPr>
        <w:framePr w:w="2665" w:h="2552" w:wrap="around" w:vAnchor="page" w:hAnchor="page" w:x="8903" w:y="5943"/>
        <w:spacing w:line="288" w:lineRule="auto"/>
        <w:rPr>
          <w:rFonts w:ascii="Frutiger LT Com 47 Light Cn" w:hAnsi="Frutiger LT Com 47 Light Cn"/>
          <w:sz w:val="18"/>
          <w:szCs w:val="18"/>
        </w:rPr>
      </w:pPr>
      <w:r w:rsidRPr="00362776">
        <w:rPr>
          <w:rFonts w:ascii="Frutiger LT Com 47 Light Cn" w:hAnsi="Frutiger LT Com 47 Light Cn"/>
          <w:sz w:val="18"/>
          <w:szCs w:val="18"/>
        </w:rPr>
        <w:t xml:space="preserve">Fax: </w:t>
      </w:r>
      <w:r>
        <w:rPr>
          <w:rFonts w:ascii="Frutiger LT Com 47 Light Cn" w:hAnsi="Frutiger LT Com 47 Light Cn"/>
          <w:sz w:val="18"/>
          <w:szCs w:val="18"/>
        </w:rPr>
        <w:t xml:space="preserve">      </w:t>
      </w:r>
      <w:r w:rsidR="00017023">
        <w:rPr>
          <w:rFonts w:ascii="Frutiger LT Com 47 Light Cn" w:hAnsi="Frutiger LT Com 47 Light Cn"/>
          <w:sz w:val="18"/>
          <w:szCs w:val="18"/>
        </w:rPr>
        <w:t xml:space="preserve">+49 </w:t>
      </w:r>
      <w:r>
        <w:rPr>
          <w:rFonts w:ascii="Frutiger LT Com 47 Light Cn" w:hAnsi="Frutiger LT Com 47 Light Cn"/>
          <w:sz w:val="18"/>
          <w:szCs w:val="18"/>
        </w:rPr>
        <w:t>69-58098-234</w:t>
      </w:r>
    </w:p>
    <w:p w:rsidR="00A9021A" w:rsidRDefault="00A9021A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  <w:r>
        <w:rPr>
          <w:rFonts w:ascii="Frutiger LT Com 47 Light Cn" w:hAnsi="Frutiger LT Com 47 Light Cn"/>
          <w:sz w:val="18"/>
          <w:szCs w:val="18"/>
        </w:rPr>
        <w:t>fernsehgottesdienst@gep.de</w:t>
      </w:r>
    </w:p>
    <w:p w:rsidR="00A9021A" w:rsidRDefault="00A9021A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</w:p>
    <w:p w:rsidR="00A9021A" w:rsidRDefault="00A9021A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b/>
          <w:sz w:val="18"/>
          <w:szCs w:val="18"/>
        </w:rPr>
      </w:pPr>
      <w:r w:rsidRPr="00A9021A">
        <w:rPr>
          <w:rFonts w:ascii="Frutiger LT Com 47 Light Cn" w:hAnsi="Frutiger LT Com 47 Light Cn"/>
          <w:b/>
          <w:sz w:val="18"/>
          <w:szCs w:val="18"/>
        </w:rPr>
        <w:t>Zuschauerberatung</w:t>
      </w:r>
    </w:p>
    <w:p w:rsidR="00A9021A" w:rsidRDefault="00A9021A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  <w:r>
        <w:rPr>
          <w:rFonts w:ascii="Frutiger LT Com 47 Light Cn" w:hAnsi="Frutiger LT Com 47 Light Cn"/>
          <w:sz w:val="18"/>
          <w:szCs w:val="18"/>
        </w:rPr>
        <w:t>DVD-/Textbuchbestellungen – Service</w:t>
      </w:r>
    </w:p>
    <w:p w:rsidR="00A9021A" w:rsidRDefault="00A9021A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  <w:r w:rsidRPr="00A9021A">
        <w:rPr>
          <w:rFonts w:ascii="Frutiger LT Com 47 Light Cn" w:hAnsi="Frutiger LT Com 47 Light Cn"/>
          <w:sz w:val="18"/>
          <w:szCs w:val="18"/>
        </w:rPr>
        <w:t>zuschauerberatung@gep.de</w:t>
      </w:r>
    </w:p>
    <w:p w:rsidR="00A9021A" w:rsidRPr="00A9021A" w:rsidRDefault="00A9021A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</w:p>
    <w:p w:rsidR="00745953" w:rsidRPr="00DC6B5B" w:rsidRDefault="00DC6B5B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  <w:r>
        <w:rPr>
          <w:rFonts w:ascii="Frutiger LT Com 47 Light Cn" w:hAnsi="Frutiger LT Com 47 Light Cn"/>
          <w:sz w:val="18"/>
          <w:szCs w:val="18"/>
        </w:rPr>
        <w:t>www.ZDF.Fernsehgottesdienst.de</w:t>
      </w:r>
    </w:p>
    <w:p w:rsidR="00DC6B5B" w:rsidRPr="00DC6B5B" w:rsidRDefault="00DC6B5B" w:rsidP="00745953">
      <w:pPr>
        <w:framePr w:w="2665" w:h="2552" w:wrap="around" w:vAnchor="page" w:hAnchor="page" w:x="8903" w:y="5943"/>
        <w:tabs>
          <w:tab w:val="right" w:pos="3119"/>
        </w:tabs>
        <w:spacing w:line="288" w:lineRule="auto"/>
        <w:rPr>
          <w:rFonts w:ascii="Frutiger LT Com 47 Light Cn" w:hAnsi="Frutiger LT Com 47 Light Cn"/>
          <w:sz w:val="18"/>
          <w:szCs w:val="18"/>
        </w:rPr>
      </w:pPr>
      <w:r w:rsidRPr="00DC6B5B">
        <w:rPr>
          <w:rFonts w:ascii="Frutiger LT Com 47 Light Cn" w:hAnsi="Frutiger LT Com 47 Light Cn"/>
          <w:sz w:val="18"/>
          <w:szCs w:val="18"/>
        </w:rPr>
        <w:t>www.rundfunk.evangelisch.de</w:t>
      </w:r>
    </w:p>
    <w:p w:rsidR="00017023" w:rsidRDefault="00017023" w:rsidP="00745953">
      <w:pPr>
        <w:tabs>
          <w:tab w:val="right" w:pos="6424"/>
        </w:tabs>
        <w:rPr>
          <w:rFonts w:ascii="Frutiger LT Com 47 Light Cn" w:hAnsi="Frutiger LT Com 47 Light Cn"/>
        </w:rPr>
      </w:pPr>
    </w:p>
    <w:p w:rsidR="00797984" w:rsidRDefault="00797984" w:rsidP="00745953">
      <w:pPr>
        <w:tabs>
          <w:tab w:val="right" w:pos="6424"/>
        </w:tabs>
        <w:rPr>
          <w:rFonts w:ascii="Frutiger LT Com 47 Light Cn" w:hAnsi="Frutiger LT Com 47 Light Cn"/>
        </w:rPr>
      </w:pPr>
    </w:p>
    <w:p w:rsidR="00797984" w:rsidRDefault="00797984" w:rsidP="00745953">
      <w:pPr>
        <w:tabs>
          <w:tab w:val="right" w:pos="6424"/>
        </w:tabs>
        <w:rPr>
          <w:rFonts w:ascii="Frutiger LT Com 47 Light Cn" w:hAnsi="Frutiger LT Com 47 Light Cn"/>
        </w:rPr>
      </w:pPr>
    </w:p>
    <w:p w:rsidR="00017023" w:rsidRDefault="00017023" w:rsidP="00745953">
      <w:pPr>
        <w:tabs>
          <w:tab w:val="right" w:pos="6424"/>
        </w:tabs>
        <w:rPr>
          <w:rFonts w:ascii="Frutiger LT Com 47 Light Cn" w:hAnsi="Frutiger LT Com 47 Light Cn"/>
        </w:rPr>
      </w:pPr>
    </w:p>
    <w:p w:rsidR="00797984" w:rsidRPr="004F7168" w:rsidRDefault="00797984" w:rsidP="00797984">
      <w:pPr>
        <w:framePr w:w="4820" w:h="552" w:hRule="exact" w:wrap="around" w:vAnchor="page" w:hAnchor="page" w:x="1665" w:y="3039"/>
        <w:jc w:val="center"/>
        <w:rPr>
          <w:rFonts w:ascii="Frutiger LT Com 47 Light Cn" w:hAnsi="Frutiger LT Com 47 Light Cn"/>
          <w:noProof/>
          <w:spacing w:val="20"/>
          <w:sz w:val="36"/>
          <w:szCs w:val="36"/>
        </w:rPr>
      </w:pPr>
      <w:bookmarkStart w:id="0" w:name="_GoBack"/>
      <w:r w:rsidRPr="004F7168">
        <w:rPr>
          <w:rFonts w:ascii="Frutiger LT Com 47 Light Cn" w:hAnsi="Frutiger LT Com 47 Light Cn"/>
          <w:noProof/>
          <w:spacing w:val="20"/>
          <w:sz w:val="36"/>
          <w:szCs w:val="36"/>
        </w:rPr>
        <w:t>PRESSEMITTEILUNG</w:t>
      </w:r>
    </w:p>
    <w:bookmarkEnd w:id="0"/>
    <w:p w:rsidR="00797984" w:rsidRDefault="00797984" w:rsidP="007324FE">
      <w:pPr>
        <w:tabs>
          <w:tab w:val="right" w:pos="6424"/>
        </w:tabs>
        <w:jc w:val="center"/>
        <w:rPr>
          <w:rFonts w:ascii="Frutiger LT Com 47 Light Cn" w:hAnsi="Frutiger LT Com 47 Light Cn"/>
          <w:sz w:val="28"/>
          <w:szCs w:val="28"/>
        </w:rPr>
      </w:pPr>
    </w:p>
    <w:p w:rsidR="00797984" w:rsidRDefault="00797984" w:rsidP="007324FE">
      <w:pPr>
        <w:tabs>
          <w:tab w:val="right" w:pos="6424"/>
        </w:tabs>
        <w:jc w:val="center"/>
        <w:rPr>
          <w:rFonts w:ascii="Frutiger LT Com 47 Light Cn" w:hAnsi="Frutiger LT Com 47 Light Cn"/>
          <w:sz w:val="28"/>
          <w:szCs w:val="28"/>
        </w:rPr>
      </w:pPr>
    </w:p>
    <w:p w:rsidR="007324FE" w:rsidRDefault="007324FE" w:rsidP="007324FE">
      <w:pPr>
        <w:tabs>
          <w:tab w:val="right" w:pos="6424"/>
        </w:tabs>
        <w:jc w:val="center"/>
        <w:rPr>
          <w:rFonts w:ascii="Frutiger LT Com 47 Light Cn" w:hAnsi="Frutiger LT Com 47 Light Cn"/>
          <w:sz w:val="28"/>
          <w:szCs w:val="28"/>
        </w:rPr>
      </w:pPr>
      <w:r w:rsidRPr="007324FE">
        <w:rPr>
          <w:rFonts w:ascii="Frutiger LT Com 47 Light Cn" w:hAnsi="Frutiger LT Com 47 Light Cn"/>
          <w:sz w:val="28"/>
          <w:szCs w:val="28"/>
        </w:rPr>
        <w:t xml:space="preserve">Evangelischer </w:t>
      </w:r>
      <w:r w:rsidR="00E46977">
        <w:rPr>
          <w:rFonts w:ascii="Frutiger LT Com 47 Light Cn" w:hAnsi="Frutiger LT Com 47 Light Cn"/>
          <w:sz w:val="28"/>
          <w:szCs w:val="28"/>
        </w:rPr>
        <w:t>Open-Air-</w:t>
      </w:r>
      <w:r w:rsidR="00EF3A2C">
        <w:rPr>
          <w:rFonts w:ascii="Frutiger LT Com 47 Light Cn" w:hAnsi="Frutiger LT Com 47 Light Cn"/>
          <w:sz w:val="28"/>
          <w:szCs w:val="28"/>
        </w:rPr>
        <w:t xml:space="preserve">Gottesdienst </w:t>
      </w:r>
      <w:r w:rsidR="00EA714F">
        <w:rPr>
          <w:rFonts w:ascii="Frutiger LT Com 47 Light Cn" w:hAnsi="Frutiger LT Com 47 Light Cn"/>
          <w:sz w:val="28"/>
          <w:szCs w:val="28"/>
        </w:rPr>
        <w:t xml:space="preserve"> </w:t>
      </w:r>
    </w:p>
    <w:p w:rsidR="00FC0B06" w:rsidRDefault="00E46977" w:rsidP="00F124E1">
      <w:pPr>
        <w:tabs>
          <w:tab w:val="right" w:pos="6424"/>
        </w:tabs>
        <w:jc w:val="center"/>
        <w:rPr>
          <w:rFonts w:ascii="Frutiger LT Com 47 Light Cn" w:hAnsi="Frutiger LT Com 47 Light Cn"/>
          <w:sz w:val="28"/>
          <w:szCs w:val="28"/>
        </w:rPr>
      </w:pPr>
      <w:r>
        <w:rPr>
          <w:rFonts w:ascii="Frutiger LT Com 47 Light Cn" w:hAnsi="Frutiger LT Com 47 Light Cn"/>
          <w:sz w:val="28"/>
          <w:szCs w:val="28"/>
        </w:rPr>
        <w:t>aus dem Schlosspark Bochum-</w:t>
      </w:r>
      <w:proofErr w:type="spellStart"/>
      <w:r>
        <w:rPr>
          <w:rFonts w:ascii="Frutiger LT Com 47 Light Cn" w:hAnsi="Frutiger LT Com 47 Light Cn"/>
          <w:sz w:val="28"/>
          <w:szCs w:val="28"/>
        </w:rPr>
        <w:t>Weitmar</w:t>
      </w:r>
      <w:proofErr w:type="spellEnd"/>
    </w:p>
    <w:p w:rsidR="00FC0B06" w:rsidRPr="00FC0B06" w:rsidRDefault="00FC0B06" w:rsidP="007324FE">
      <w:pPr>
        <w:tabs>
          <w:tab w:val="right" w:pos="6424"/>
        </w:tabs>
        <w:jc w:val="center"/>
        <w:rPr>
          <w:rFonts w:ascii="Frutiger LT Com 47 Light Cn" w:hAnsi="Frutiger LT Com 47 Light Cn"/>
        </w:rPr>
      </w:pPr>
    </w:p>
    <w:p w:rsidR="007324FE" w:rsidRPr="007324FE" w:rsidRDefault="007324FE" w:rsidP="007324FE">
      <w:pPr>
        <w:tabs>
          <w:tab w:val="right" w:pos="6424"/>
        </w:tabs>
        <w:jc w:val="center"/>
        <w:rPr>
          <w:rFonts w:ascii="Frutiger LT Com 47 Light Cn" w:hAnsi="Frutiger LT Com 47 Light Cn"/>
          <w:sz w:val="28"/>
          <w:szCs w:val="28"/>
        </w:rPr>
      </w:pPr>
      <w:r>
        <w:rPr>
          <w:rFonts w:ascii="Frutiger LT Com 47 Light Cn" w:hAnsi="Frutiger LT Com 47 Light Cn"/>
          <w:sz w:val="28"/>
          <w:szCs w:val="28"/>
        </w:rPr>
        <w:t xml:space="preserve">am </w:t>
      </w:r>
      <w:r w:rsidR="00E46977">
        <w:rPr>
          <w:rFonts w:ascii="Frutiger LT Com 47 Light Cn" w:hAnsi="Frutiger LT Com 47 Light Cn"/>
          <w:sz w:val="28"/>
          <w:szCs w:val="28"/>
        </w:rPr>
        <w:t>25.6</w:t>
      </w:r>
      <w:r w:rsidR="00B75A4F">
        <w:rPr>
          <w:rFonts w:ascii="Frutiger LT Com 47 Light Cn" w:hAnsi="Frutiger LT Com 47 Light Cn"/>
          <w:sz w:val="28"/>
          <w:szCs w:val="28"/>
        </w:rPr>
        <w:t>.</w:t>
      </w:r>
      <w:r w:rsidR="002B745D">
        <w:rPr>
          <w:rFonts w:ascii="Frutiger LT Com 47 Light Cn" w:hAnsi="Frutiger LT Com 47 Light Cn"/>
          <w:sz w:val="28"/>
          <w:szCs w:val="28"/>
        </w:rPr>
        <w:t>2017</w:t>
      </w:r>
      <w:r w:rsidRPr="007324FE">
        <w:rPr>
          <w:rFonts w:ascii="Frutiger LT Com 47 Light Cn" w:hAnsi="Frutiger LT Com 47 Light Cn"/>
          <w:sz w:val="28"/>
          <w:szCs w:val="28"/>
        </w:rPr>
        <w:t>, 9.30-10.15 Uhr</w:t>
      </w:r>
    </w:p>
    <w:p w:rsidR="007324FE" w:rsidRPr="007324FE" w:rsidRDefault="007324FE" w:rsidP="007324FE">
      <w:pPr>
        <w:tabs>
          <w:tab w:val="right" w:pos="6424"/>
        </w:tabs>
        <w:jc w:val="center"/>
        <w:rPr>
          <w:rFonts w:ascii="Frutiger LT Com 47 Light Cn" w:hAnsi="Frutiger LT Com 47 Light Cn"/>
          <w:sz w:val="28"/>
          <w:szCs w:val="28"/>
        </w:rPr>
      </w:pPr>
      <w:r w:rsidRPr="007324FE">
        <w:rPr>
          <w:rFonts w:ascii="Frutiger LT Com 47 Light Cn" w:hAnsi="Frutiger LT Com 47 Light Cn"/>
          <w:sz w:val="28"/>
          <w:szCs w:val="28"/>
        </w:rPr>
        <w:t>im Zweiten Deutschen Fernsehen (ZDF)</w:t>
      </w:r>
    </w:p>
    <w:p w:rsidR="00FC0B06" w:rsidRDefault="00FC0B06" w:rsidP="00380ADD">
      <w:pPr>
        <w:tabs>
          <w:tab w:val="right" w:pos="6424"/>
        </w:tabs>
        <w:rPr>
          <w:rFonts w:ascii="Frutiger LT Com 47 Light Cn" w:hAnsi="Frutiger LT Com 47 Light Cn"/>
        </w:rPr>
      </w:pPr>
    </w:p>
    <w:p w:rsidR="00FC0B06" w:rsidRPr="007324FE" w:rsidRDefault="00FC0B06" w:rsidP="007324FE">
      <w:pPr>
        <w:tabs>
          <w:tab w:val="right" w:pos="6424"/>
        </w:tabs>
        <w:jc w:val="center"/>
        <w:rPr>
          <w:rFonts w:ascii="Frutiger LT Com 47 Light Cn" w:hAnsi="Frutiger LT Com 47 Light Cn"/>
        </w:rPr>
      </w:pPr>
    </w:p>
    <w:p w:rsidR="006D2A31" w:rsidRDefault="00261EF7" w:rsidP="001B73FD">
      <w:pPr>
        <w:tabs>
          <w:tab w:val="right" w:pos="6424"/>
        </w:tabs>
        <w:jc w:val="center"/>
        <w:rPr>
          <w:rFonts w:ascii="Frutiger LT Com 47 Light Cn" w:hAnsi="Frutiger LT Com 47 Light Cn"/>
          <w:b/>
          <w:color w:val="808080" w:themeColor="background1" w:themeShade="80"/>
          <w:sz w:val="44"/>
          <w:szCs w:val="44"/>
        </w:rPr>
      </w:pPr>
      <w:r>
        <w:rPr>
          <w:rFonts w:ascii="Frutiger LT Com 47 Light Cn" w:hAnsi="Frutiger LT Com 47 Light Cn"/>
          <w:b/>
          <w:color w:val="808080" w:themeColor="background1" w:themeShade="80"/>
          <w:sz w:val="44"/>
          <w:szCs w:val="44"/>
        </w:rPr>
        <w:t>Frei heraus!</w:t>
      </w:r>
    </w:p>
    <w:p w:rsidR="00380ADD" w:rsidRPr="00C126D6" w:rsidRDefault="00380ADD" w:rsidP="001B73FD">
      <w:pPr>
        <w:tabs>
          <w:tab w:val="right" w:pos="6424"/>
        </w:tabs>
        <w:jc w:val="center"/>
        <w:rPr>
          <w:rFonts w:ascii="Frutiger LT Com 47 Light Cn" w:hAnsi="Frutiger LT Com 47 Light Cn"/>
          <w:b/>
          <w:color w:val="808080" w:themeColor="background1" w:themeShade="80"/>
          <w:sz w:val="28"/>
          <w:szCs w:val="28"/>
        </w:rPr>
      </w:pPr>
    </w:p>
    <w:p w:rsidR="009C4840" w:rsidRDefault="00380ADD" w:rsidP="007324FE">
      <w:pPr>
        <w:tabs>
          <w:tab w:val="right" w:pos="6424"/>
        </w:tabs>
        <w:jc w:val="center"/>
        <w:rPr>
          <w:rFonts w:ascii="Frutiger LT Com 47 Light Cn" w:hAnsi="Frutiger LT Com 47 Light Cn"/>
          <w:sz w:val="28"/>
          <w:szCs w:val="28"/>
        </w:rPr>
      </w:pPr>
      <w:r>
        <w:rPr>
          <w:rFonts w:ascii="Frutiger LT Com 47 Light Cn" w:hAnsi="Frutiger LT Com 47 Light Cn"/>
          <w:b/>
          <w:color w:val="808080" w:themeColor="background1" w:themeShade="80"/>
          <w:sz w:val="24"/>
          <w:szCs w:val="24"/>
        </w:rPr>
        <w:t xml:space="preserve"> </w:t>
      </w:r>
      <w:r w:rsidRPr="00380ADD">
        <w:rPr>
          <w:rFonts w:ascii="Frutiger LT Com 47 Light Cn" w:hAnsi="Frutiger LT Com 47 Light Cn"/>
          <w:sz w:val="28"/>
          <w:szCs w:val="28"/>
        </w:rPr>
        <w:t xml:space="preserve">mit </w:t>
      </w:r>
      <w:r w:rsidR="00E46977">
        <w:rPr>
          <w:rFonts w:ascii="Frutiger LT Com 47 Light Cn" w:hAnsi="Frutiger LT Com 47 Light Cn"/>
          <w:sz w:val="28"/>
          <w:szCs w:val="28"/>
        </w:rPr>
        <w:t xml:space="preserve">Superintendent Dr. Gerald Hagmann </w:t>
      </w:r>
    </w:p>
    <w:p w:rsidR="00D342D3" w:rsidRDefault="009C4840" w:rsidP="007324FE">
      <w:pPr>
        <w:tabs>
          <w:tab w:val="right" w:pos="6424"/>
        </w:tabs>
        <w:jc w:val="center"/>
        <w:rPr>
          <w:rFonts w:ascii="Frutiger LT Com 47 Light Cn" w:hAnsi="Frutiger LT Com 47 Light Cn"/>
          <w:color w:val="808080" w:themeColor="background1" w:themeShade="80"/>
          <w:sz w:val="28"/>
          <w:szCs w:val="28"/>
        </w:rPr>
      </w:pPr>
      <w:r>
        <w:rPr>
          <w:rFonts w:ascii="Frutiger LT Com 47 Light Cn" w:hAnsi="Frutiger LT Com 47 Light Cn"/>
          <w:sz w:val="28"/>
          <w:szCs w:val="28"/>
        </w:rPr>
        <w:t>und Pfarrer Andreas Menzel</w:t>
      </w:r>
    </w:p>
    <w:p w:rsidR="00E46977" w:rsidRDefault="006F4E95" w:rsidP="00E46977">
      <w:pPr>
        <w:tabs>
          <w:tab w:val="right" w:pos="6424"/>
        </w:tabs>
        <w:rPr>
          <w:rFonts w:ascii="Frutiger LT Com 47 Light Cn" w:hAnsi="Frutiger LT Com 47 Light Cn"/>
          <w:sz w:val="24"/>
          <w:szCs w:val="24"/>
        </w:rPr>
      </w:pPr>
      <w:r>
        <w:rPr>
          <w:rFonts w:ascii="Frutiger LT Com 47 Light Cn" w:hAnsi="Frutiger LT Com 47 Light Cn"/>
          <w:sz w:val="24"/>
          <w:szCs w:val="24"/>
        </w:rPr>
        <w:br/>
      </w:r>
    </w:p>
    <w:p w:rsidR="00E46977" w:rsidRDefault="00E46977" w:rsidP="00E46977">
      <w:pPr>
        <w:tabs>
          <w:tab w:val="right" w:pos="6424"/>
        </w:tabs>
        <w:rPr>
          <w:rFonts w:ascii="Frutiger LT Com 47 Light Cn" w:hAnsi="Frutiger LT Com 47 Light Cn"/>
          <w:sz w:val="24"/>
          <w:szCs w:val="24"/>
        </w:rPr>
      </w:pPr>
      <w:r w:rsidRPr="00E46977">
        <w:rPr>
          <w:rFonts w:ascii="Frutiger LT Com 47 Light Cn" w:hAnsi="Frutiger LT Com 47 Light Cn"/>
          <w:sz w:val="24"/>
          <w:szCs w:val="24"/>
        </w:rPr>
        <w:t>Im Schlosspark Bochum-</w:t>
      </w:r>
      <w:proofErr w:type="spellStart"/>
      <w:r w:rsidRPr="00E46977">
        <w:rPr>
          <w:rFonts w:ascii="Frutiger LT Com 47 Light Cn" w:hAnsi="Frutiger LT Com 47 Light Cn"/>
          <w:sz w:val="24"/>
          <w:szCs w:val="24"/>
        </w:rPr>
        <w:t>Weitmar</w:t>
      </w:r>
      <w:proofErr w:type="spellEnd"/>
      <w:r w:rsidRPr="00E46977">
        <w:rPr>
          <w:rFonts w:ascii="Frutiger LT Com 47 Light Cn" w:hAnsi="Frutiger LT Com 47 Light Cn"/>
          <w:sz w:val="24"/>
          <w:szCs w:val="24"/>
        </w:rPr>
        <w:t xml:space="preserve"> </w:t>
      </w:r>
      <w:r w:rsidR="009C4840">
        <w:rPr>
          <w:rFonts w:ascii="Frutiger LT Com 47 Light Cn" w:hAnsi="Frutiger LT Com 47 Light Cn"/>
          <w:sz w:val="24"/>
          <w:szCs w:val="24"/>
        </w:rPr>
        <w:t>schiebt sich aus einer mittelalterlichen Ruine ein moderner Kubus. Dieses architektonische Kunstwerk</w:t>
      </w:r>
      <w:r w:rsidRPr="00E46977">
        <w:rPr>
          <w:rFonts w:ascii="Frutiger LT Com 47 Light Cn" w:hAnsi="Frutiger LT Com 47 Light Cn"/>
          <w:sz w:val="24"/>
          <w:szCs w:val="24"/>
        </w:rPr>
        <w:t xml:space="preserve"> zeigt augenfällig, wie  Veränderung</w:t>
      </w:r>
      <w:r w:rsidR="000827AC">
        <w:rPr>
          <w:rFonts w:ascii="Frutiger LT Com 47 Light Cn" w:hAnsi="Frutiger LT Com 47 Light Cn"/>
          <w:sz w:val="24"/>
          <w:szCs w:val="24"/>
        </w:rPr>
        <w:t>en Gutes hervorbringen können</w:t>
      </w:r>
      <w:r w:rsidR="009C4840">
        <w:rPr>
          <w:rFonts w:ascii="Frutiger LT Com 47 Light Cn" w:hAnsi="Frutiger LT Com 47 Light Cn"/>
          <w:sz w:val="24"/>
          <w:szCs w:val="24"/>
        </w:rPr>
        <w:t xml:space="preserve">. </w:t>
      </w:r>
      <w:r w:rsidR="000827AC">
        <w:rPr>
          <w:rFonts w:ascii="Frutiger LT Com 47 Light Cn" w:hAnsi="Frutiger LT Com 47 Light Cn"/>
          <w:sz w:val="24"/>
          <w:szCs w:val="24"/>
        </w:rPr>
        <w:t xml:space="preserve">Eine ideale </w:t>
      </w:r>
      <w:r w:rsidRPr="00E46977">
        <w:rPr>
          <w:rFonts w:ascii="Frutiger LT Com 47 Light Cn" w:hAnsi="Frutiger LT Com 47 Light Cn"/>
          <w:sz w:val="24"/>
          <w:szCs w:val="24"/>
        </w:rPr>
        <w:t>Kulisse</w:t>
      </w:r>
      <w:r w:rsidR="000827AC">
        <w:rPr>
          <w:rFonts w:ascii="Frutiger LT Com 47 Light Cn" w:hAnsi="Frutiger LT Com 47 Light Cn"/>
          <w:sz w:val="24"/>
          <w:szCs w:val="24"/>
        </w:rPr>
        <w:t xml:space="preserve"> also für das Gespräch von </w:t>
      </w:r>
      <w:r w:rsidRPr="00E46977">
        <w:rPr>
          <w:rFonts w:ascii="Frutiger LT Com 47 Light Cn" w:hAnsi="Frutiger LT Com 47 Light Cn"/>
          <w:sz w:val="24"/>
          <w:szCs w:val="24"/>
        </w:rPr>
        <w:t>Schulkinder</w:t>
      </w:r>
      <w:r w:rsidR="000827AC">
        <w:rPr>
          <w:rFonts w:ascii="Frutiger LT Com 47 Light Cn" w:hAnsi="Frutiger LT Com 47 Light Cn"/>
          <w:sz w:val="24"/>
          <w:szCs w:val="24"/>
        </w:rPr>
        <w:t>n</w:t>
      </w:r>
      <w:r w:rsidRPr="00E46977">
        <w:rPr>
          <w:rFonts w:ascii="Frutiger LT Com 47 Light Cn" w:hAnsi="Frutiger LT Com 47 Light Cn"/>
          <w:sz w:val="24"/>
          <w:szCs w:val="24"/>
        </w:rPr>
        <w:t>, Konfirmanden und junge Erwachsene</w:t>
      </w:r>
      <w:r w:rsidR="000827AC">
        <w:rPr>
          <w:rFonts w:ascii="Frutiger LT Com 47 Light Cn" w:hAnsi="Frutiger LT Com 47 Light Cn"/>
          <w:sz w:val="24"/>
          <w:szCs w:val="24"/>
        </w:rPr>
        <w:t>n</w:t>
      </w:r>
      <w:r w:rsidRPr="00E46977">
        <w:rPr>
          <w:rFonts w:ascii="Frutiger LT Com 47 Light Cn" w:hAnsi="Frutiger LT Com 47 Light Cn"/>
          <w:sz w:val="24"/>
          <w:szCs w:val="24"/>
        </w:rPr>
        <w:t xml:space="preserve"> mit Land</w:t>
      </w:r>
      <w:r w:rsidR="009C4840">
        <w:rPr>
          <w:rFonts w:ascii="Frutiger LT Com 47 Light Cn" w:hAnsi="Frutiger LT Com 47 Light Cn"/>
          <w:sz w:val="24"/>
          <w:szCs w:val="24"/>
        </w:rPr>
        <w:t xml:space="preserve">tagspräsidentin Carina </w:t>
      </w:r>
      <w:proofErr w:type="spellStart"/>
      <w:r w:rsidR="009C4840">
        <w:rPr>
          <w:rFonts w:ascii="Frutiger LT Com 47 Light Cn" w:hAnsi="Frutiger LT Com 47 Light Cn"/>
          <w:sz w:val="24"/>
          <w:szCs w:val="24"/>
        </w:rPr>
        <w:t>Gödecke</w:t>
      </w:r>
      <w:proofErr w:type="spellEnd"/>
      <w:r w:rsidR="009C4840">
        <w:rPr>
          <w:rFonts w:ascii="Frutiger LT Com 47 Light Cn" w:hAnsi="Frutiger LT Com 47 Light Cn"/>
          <w:sz w:val="24"/>
          <w:szCs w:val="24"/>
        </w:rPr>
        <w:t xml:space="preserve"> und</w:t>
      </w:r>
      <w:r w:rsidRPr="00E46977">
        <w:rPr>
          <w:rFonts w:ascii="Frutiger LT Com 47 Light Cn" w:hAnsi="Frutiger LT Com 47 Light Cn"/>
          <w:sz w:val="24"/>
          <w:szCs w:val="24"/>
        </w:rPr>
        <w:t xml:space="preserve"> Superintendent Dr. Gerald Hagmann </w:t>
      </w:r>
      <w:r w:rsidR="000827AC">
        <w:rPr>
          <w:rFonts w:ascii="Frutiger LT Com 47 Light Cn" w:hAnsi="Frutiger LT Com 47 Light Cn"/>
          <w:sz w:val="24"/>
          <w:szCs w:val="24"/>
        </w:rPr>
        <w:t xml:space="preserve">darüber, </w:t>
      </w:r>
      <w:r w:rsidRPr="00E46977">
        <w:rPr>
          <w:rFonts w:ascii="Frutiger LT Com 47 Light Cn" w:hAnsi="Frutiger LT Com 47 Light Cn"/>
          <w:sz w:val="24"/>
          <w:szCs w:val="24"/>
        </w:rPr>
        <w:t>in welchem Geist  Veränderungen in der Kirch</w:t>
      </w:r>
      <w:r w:rsidR="009C4840">
        <w:rPr>
          <w:rFonts w:ascii="Frutiger LT Com 47 Light Cn" w:hAnsi="Frutiger LT Com 47 Light Cn"/>
          <w:sz w:val="24"/>
          <w:szCs w:val="24"/>
        </w:rPr>
        <w:t>e und der Gesellschaft gelingen.</w:t>
      </w:r>
      <w:r w:rsidR="000827AC">
        <w:rPr>
          <w:rFonts w:ascii="Frutiger LT Com 47 Light Cn" w:hAnsi="Frutiger LT Com 47 Light Cn"/>
          <w:sz w:val="24"/>
          <w:szCs w:val="24"/>
        </w:rPr>
        <w:t xml:space="preserve"> Jugendreferentin Ruth </w:t>
      </w:r>
      <w:proofErr w:type="spellStart"/>
      <w:r w:rsidR="000827AC">
        <w:rPr>
          <w:rFonts w:ascii="Frutiger LT Com 47 Light Cn" w:hAnsi="Frutiger LT Com 47 Light Cn"/>
          <w:sz w:val="24"/>
          <w:szCs w:val="24"/>
        </w:rPr>
        <w:t>Ditthardt</w:t>
      </w:r>
      <w:proofErr w:type="spellEnd"/>
      <w:r w:rsidR="000827AC">
        <w:rPr>
          <w:rFonts w:ascii="Frutiger LT Com 47 Light Cn" w:hAnsi="Frutiger LT Com 47 Light Cn"/>
          <w:sz w:val="24"/>
          <w:szCs w:val="24"/>
        </w:rPr>
        <w:t xml:space="preserve"> verbindet ihre Sehnsüchte und Hoffnungen mit Grundgedanken der Reformation, Taubenvater Peter Oswald schickt sie </w:t>
      </w:r>
      <w:r w:rsidRPr="00E46977">
        <w:rPr>
          <w:rFonts w:ascii="Frutiger LT Com 47 Light Cn" w:hAnsi="Frutiger LT Com 47 Light Cn"/>
          <w:sz w:val="24"/>
          <w:szCs w:val="24"/>
        </w:rPr>
        <w:t xml:space="preserve">zu den Klängen der Band um Jan </w:t>
      </w:r>
      <w:proofErr w:type="spellStart"/>
      <w:r w:rsidRPr="00E46977">
        <w:rPr>
          <w:rFonts w:ascii="Frutiger LT Com 47 Light Cn" w:hAnsi="Frutiger LT Com 47 Light Cn"/>
          <w:sz w:val="24"/>
          <w:szCs w:val="24"/>
        </w:rPr>
        <w:t>Primke</w:t>
      </w:r>
      <w:proofErr w:type="spellEnd"/>
      <w:r w:rsidR="009C4840">
        <w:rPr>
          <w:rFonts w:ascii="Frutiger LT Com 47 Light Cn" w:hAnsi="Frutiger LT Com 47 Light Cn"/>
          <w:sz w:val="24"/>
          <w:szCs w:val="24"/>
        </w:rPr>
        <w:t xml:space="preserve"> (Gesa</w:t>
      </w:r>
      <w:r w:rsidR="000827AC">
        <w:rPr>
          <w:rFonts w:ascii="Frutiger LT Com 47 Light Cn" w:hAnsi="Frutiger LT Com 47 Light Cn"/>
          <w:sz w:val="24"/>
          <w:szCs w:val="24"/>
        </w:rPr>
        <w:t xml:space="preserve">ng, </w:t>
      </w:r>
      <w:r w:rsidR="000827AC">
        <w:rPr>
          <w:rFonts w:ascii="Frutiger LT Com 47 Light Cn" w:hAnsi="Frutiger LT Com 47 Light Cn"/>
          <w:sz w:val="24"/>
          <w:szCs w:val="24"/>
        </w:rPr>
        <w:lastRenderedPageBreak/>
        <w:t xml:space="preserve">Gitarre; Dirk Benner: </w:t>
      </w:r>
      <w:r w:rsidR="009C4840">
        <w:rPr>
          <w:rFonts w:ascii="Frutiger LT Com 47 Light Cn" w:hAnsi="Frutiger LT Com 47 Light Cn"/>
          <w:sz w:val="24"/>
          <w:szCs w:val="24"/>
        </w:rPr>
        <w:t>Piano</w:t>
      </w:r>
      <w:r w:rsidR="000827AC">
        <w:rPr>
          <w:rFonts w:ascii="Frutiger LT Com 47 Light Cn" w:hAnsi="Frutiger LT Com 47 Light Cn"/>
          <w:sz w:val="24"/>
          <w:szCs w:val="24"/>
        </w:rPr>
        <w:t xml:space="preserve">; Wibke Evert: </w:t>
      </w:r>
      <w:r w:rsidR="009C4840">
        <w:rPr>
          <w:rFonts w:ascii="Frutiger LT Com 47 Light Cn" w:hAnsi="Frutiger LT Com 47 Light Cn"/>
          <w:sz w:val="24"/>
          <w:szCs w:val="24"/>
        </w:rPr>
        <w:t xml:space="preserve">Bratsche, Gesang; </w:t>
      </w:r>
      <w:r w:rsidR="000827AC">
        <w:rPr>
          <w:rFonts w:ascii="Frutiger LT Com 47 Light Cn" w:hAnsi="Frutiger LT Com 47 Light Cn"/>
          <w:sz w:val="24"/>
          <w:szCs w:val="24"/>
        </w:rPr>
        <w:t xml:space="preserve">Maren </w:t>
      </w:r>
      <w:proofErr w:type="spellStart"/>
      <w:r w:rsidR="000827AC">
        <w:rPr>
          <w:rFonts w:ascii="Frutiger LT Com 47 Light Cn" w:hAnsi="Frutiger LT Com 47 Light Cn"/>
          <w:sz w:val="24"/>
          <w:szCs w:val="24"/>
        </w:rPr>
        <w:t>Stirba</w:t>
      </w:r>
      <w:proofErr w:type="spellEnd"/>
      <w:r w:rsidR="000827AC">
        <w:rPr>
          <w:rFonts w:ascii="Frutiger LT Com 47 Light Cn" w:hAnsi="Frutiger LT Com 47 Light Cn"/>
          <w:sz w:val="24"/>
          <w:szCs w:val="24"/>
        </w:rPr>
        <w:t>:</w:t>
      </w:r>
      <w:r w:rsidR="009C4840">
        <w:rPr>
          <w:rFonts w:ascii="Frutiger LT Com 47 Light Cn" w:hAnsi="Frutiger LT Com 47 Light Cn"/>
          <w:sz w:val="24"/>
          <w:szCs w:val="24"/>
        </w:rPr>
        <w:t xml:space="preserve"> Gesang)</w:t>
      </w:r>
      <w:r w:rsidRPr="00E46977">
        <w:rPr>
          <w:rFonts w:ascii="Frutiger LT Com 47 Light Cn" w:hAnsi="Frutiger LT Com 47 Light Cn"/>
          <w:sz w:val="24"/>
          <w:szCs w:val="24"/>
        </w:rPr>
        <w:t xml:space="preserve"> in den Himmel.</w:t>
      </w:r>
      <w:r>
        <w:rPr>
          <w:rFonts w:ascii="Frutiger LT Com 47 Light Cn" w:hAnsi="Frutiger LT Com 47 Light Cn"/>
          <w:sz w:val="24"/>
          <w:szCs w:val="24"/>
        </w:rPr>
        <w:t xml:space="preserve"> </w:t>
      </w:r>
    </w:p>
    <w:p w:rsidR="00F124E1" w:rsidRDefault="00F124E1" w:rsidP="000D5CA4">
      <w:pPr>
        <w:tabs>
          <w:tab w:val="right" w:pos="6424"/>
        </w:tabs>
        <w:rPr>
          <w:rFonts w:ascii="Frutiger LT Com 47 Light Cn" w:hAnsi="Frutiger LT Com 47 Light Cn"/>
          <w:sz w:val="24"/>
          <w:szCs w:val="24"/>
        </w:rPr>
      </w:pPr>
    </w:p>
    <w:p w:rsidR="00AF5947" w:rsidRPr="00AF5947" w:rsidRDefault="00AF5947" w:rsidP="00AF5947">
      <w:pPr>
        <w:tabs>
          <w:tab w:val="right" w:pos="6424"/>
        </w:tabs>
        <w:rPr>
          <w:rFonts w:ascii="Frutiger LT Com 47 Light Cn" w:hAnsi="Frutiger LT Com 47 Light Cn"/>
          <w:sz w:val="24"/>
          <w:szCs w:val="24"/>
        </w:rPr>
      </w:pPr>
      <w:r w:rsidRPr="00AF5947">
        <w:rPr>
          <w:rFonts w:ascii="Frutiger LT Com 47 Light Cn" w:hAnsi="Frutiger LT Com 47 Light Cn"/>
          <w:sz w:val="24"/>
          <w:szCs w:val="24"/>
        </w:rPr>
        <w:t>Nach der Sendung gibt es ein telefonisches Gesprächsangebot der evangel</w:t>
      </w:r>
      <w:r w:rsidR="00E05899">
        <w:rPr>
          <w:rFonts w:ascii="Frutiger LT Com 47 Light Cn" w:hAnsi="Frutiger LT Com 47 Light Cn"/>
          <w:sz w:val="24"/>
          <w:szCs w:val="24"/>
        </w:rPr>
        <w:t>ischen Kirche unter der T</w:t>
      </w:r>
      <w:r w:rsidR="009C4B27">
        <w:rPr>
          <w:rFonts w:ascii="Frutiger LT Com 47 Light Cn" w:hAnsi="Frutiger LT Com 47 Light Cn"/>
          <w:sz w:val="24"/>
          <w:szCs w:val="24"/>
        </w:rPr>
        <w:t>elefonnummer</w:t>
      </w:r>
      <w:r w:rsidR="00E05899">
        <w:rPr>
          <w:rFonts w:ascii="Frutiger LT Com 47 Light Cn" w:hAnsi="Frutiger LT Com 47 Light Cn"/>
          <w:sz w:val="24"/>
          <w:szCs w:val="24"/>
        </w:rPr>
        <w:t xml:space="preserve">: 0700 14 14 10 10 </w:t>
      </w:r>
      <w:r w:rsidR="00E05899">
        <w:rPr>
          <w:rFonts w:ascii="Frutiger LT Com 47 Light Cn" w:hAnsi="Frutiger LT Com 47 Light Cn"/>
          <w:sz w:val="24"/>
          <w:szCs w:val="24"/>
        </w:rPr>
        <w:br/>
        <w:t>(6</w:t>
      </w:r>
      <w:r w:rsidRPr="00AF5947">
        <w:rPr>
          <w:rFonts w:ascii="Frutiger LT Com 47 Light Cn" w:hAnsi="Frutiger LT Com 47 Light Cn"/>
          <w:sz w:val="24"/>
          <w:szCs w:val="24"/>
        </w:rPr>
        <w:t xml:space="preserve"> Cent/Minute. Mobilfunkkosten abweichend)</w:t>
      </w:r>
    </w:p>
    <w:p w:rsidR="00AF5947" w:rsidRPr="00AF5947" w:rsidRDefault="00AF5947" w:rsidP="00AF5947">
      <w:pPr>
        <w:tabs>
          <w:tab w:val="right" w:pos="6424"/>
        </w:tabs>
        <w:rPr>
          <w:rFonts w:ascii="Frutiger LT Com 47 Light Cn" w:hAnsi="Frutiger LT Com 47 Light Cn"/>
          <w:sz w:val="24"/>
          <w:szCs w:val="24"/>
        </w:rPr>
      </w:pPr>
    </w:p>
    <w:p w:rsidR="00812100" w:rsidRDefault="00AF5947" w:rsidP="0042694D">
      <w:pPr>
        <w:tabs>
          <w:tab w:val="right" w:pos="6424"/>
        </w:tabs>
        <w:rPr>
          <w:rFonts w:ascii="Frutiger LT Com 47 Light Cn" w:hAnsi="Frutiger LT Com 47 Light Cn"/>
          <w:sz w:val="24"/>
          <w:szCs w:val="24"/>
        </w:rPr>
      </w:pPr>
      <w:r w:rsidRPr="00AF5947">
        <w:rPr>
          <w:rFonts w:ascii="Frutiger LT Com 47 Light Cn" w:hAnsi="Frutiger LT Com 47 Light Cn"/>
          <w:sz w:val="24"/>
          <w:szCs w:val="24"/>
        </w:rPr>
        <w:t>Weitere Informationen zu</w:t>
      </w:r>
      <w:r w:rsidR="00D9002A">
        <w:rPr>
          <w:rFonts w:ascii="Frutiger LT Com 47 Light Cn" w:hAnsi="Frutiger LT Com 47 Light Cn"/>
          <w:sz w:val="24"/>
          <w:szCs w:val="24"/>
        </w:rPr>
        <w:t xml:space="preserve">m Jahresthema 2017 und zu </w:t>
      </w:r>
      <w:r w:rsidRPr="00AF5947">
        <w:rPr>
          <w:rFonts w:ascii="Frutiger LT Com 47 Light Cn" w:hAnsi="Frutiger LT Com 47 Light Cn"/>
          <w:sz w:val="24"/>
          <w:szCs w:val="24"/>
        </w:rPr>
        <w:t xml:space="preserve"> diesem Gottesdienst finden Sie im Internet unter </w:t>
      </w:r>
      <w:hyperlink r:id="rId7" w:history="1">
        <w:r w:rsidR="0042694D" w:rsidRPr="00CF015C">
          <w:rPr>
            <w:rStyle w:val="Hyperlink"/>
            <w:rFonts w:ascii="Frutiger LT Com 47 Light Cn" w:hAnsi="Frutiger LT Com 47 Light Cn"/>
            <w:sz w:val="24"/>
            <w:szCs w:val="24"/>
          </w:rPr>
          <w:t>http://www.zdf.fernsehgottesdienst.de</w:t>
        </w:r>
      </w:hyperlink>
      <w:r w:rsidR="0042694D">
        <w:rPr>
          <w:rFonts w:ascii="Frutiger LT Com 47 Light Cn" w:hAnsi="Frutiger LT Com 47 Light Cn"/>
          <w:sz w:val="24"/>
          <w:szCs w:val="24"/>
        </w:rPr>
        <w:t xml:space="preserve"> </w:t>
      </w:r>
      <w:r w:rsidR="00261EF7">
        <w:rPr>
          <w:rFonts w:ascii="Frutiger LT Com 47 Light Cn" w:hAnsi="Frutiger LT Com 47 Light Cn"/>
          <w:sz w:val="24"/>
          <w:szCs w:val="24"/>
        </w:rPr>
        <w:t xml:space="preserve">und </w:t>
      </w:r>
    </w:p>
    <w:p w:rsidR="007324FE" w:rsidRDefault="00797984" w:rsidP="0042694D">
      <w:pPr>
        <w:tabs>
          <w:tab w:val="right" w:pos="6424"/>
        </w:tabs>
        <w:rPr>
          <w:rFonts w:ascii="Frutiger LT Com 47 Light Cn" w:hAnsi="Frutiger LT Com 47 Light Cn"/>
          <w:sz w:val="24"/>
          <w:szCs w:val="24"/>
        </w:rPr>
      </w:pPr>
      <w:hyperlink r:id="rId8" w:history="1">
        <w:r w:rsidR="00812100" w:rsidRPr="000C1AD2">
          <w:rPr>
            <w:rStyle w:val="Hyperlink"/>
            <w:rFonts w:ascii="Frutiger LT Com 47 Light Cn" w:hAnsi="Frutiger LT Com 47 Light Cn"/>
            <w:sz w:val="24"/>
            <w:szCs w:val="24"/>
          </w:rPr>
          <w:t>http://www.kirchenkreis-bochum.de</w:t>
        </w:r>
      </w:hyperlink>
    </w:p>
    <w:sectPr w:rsidR="007324FE" w:rsidSect="00383203">
      <w:headerReference w:type="even" r:id="rId9"/>
      <w:headerReference w:type="default" r:id="rId10"/>
      <w:footerReference w:type="default" r:id="rId11"/>
      <w:headerReference w:type="first" r:id="rId12"/>
      <w:pgSz w:w="11906" w:h="16838" w:code="9"/>
      <w:pgMar w:top="1418" w:right="4179" w:bottom="1701" w:left="1304" w:header="709" w:footer="17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60D0" w:rsidRDefault="006C60D0" w:rsidP="00B92738">
      <w:r>
        <w:separator/>
      </w:r>
    </w:p>
  </w:endnote>
  <w:endnote w:type="continuationSeparator" w:id="0">
    <w:p w:rsidR="006C60D0" w:rsidRDefault="006C60D0" w:rsidP="00B927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utiger LT Com 47 Light Cn">
    <w:altName w:val="Arial Narrow"/>
    <w:panose1 w:val="020B0306030504020204"/>
    <w:charset w:val="00"/>
    <w:family w:val="swiss"/>
    <w:pitch w:val="variable"/>
    <w:sig w:usb0="800000A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222A" w:rsidRPr="00340B1D" w:rsidRDefault="00340B1D" w:rsidP="00340B1D">
    <w:pPr>
      <w:pStyle w:val="Fuzeile"/>
      <w:spacing w:after="720"/>
      <w:jc w:val="right"/>
      <w:rPr>
        <w:rFonts w:ascii="Frutiger LT Com 47 Light Cn" w:hAnsi="Frutiger LT Com 47 Light Cn"/>
      </w:rPr>
    </w:pPr>
    <w:r>
      <w:rPr>
        <w:rFonts w:ascii="Frutiger LT Com 47 Light Cn" w:hAnsi="Frutiger LT Com 47 Light Cn"/>
      </w:rPr>
      <w:t xml:space="preserve">Seite </w:t>
    </w:r>
    <w:r>
      <w:rPr>
        <w:rFonts w:ascii="Frutiger LT Com 47 Light Cn" w:hAnsi="Frutiger LT Com 47 Light Cn"/>
      </w:rPr>
      <w:fldChar w:fldCharType="begin"/>
    </w:r>
    <w:r>
      <w:rPr>
        <w:rFonts w:ascii="Frutiger LT Com 47 Light Cn" w:hAnsi="Frutiger LT Com 47 Light Cn"/>
      </w:rPr>
      <w:instrText xml:space="preserve"> PAGE   \* MERGEFORMAT </w:instrText>
    </w:r>
    <w:r>
      <w:rPr>
        <w:rFonts w:ascii="Frutiger LT Com 47 Light Cn" w:hAnsi="Frutiger LT Com 47 Light Cn"/>
      </w:rPr>
      <w:fldChar w:fldCharType="separate"/>
    </w:r>
    <w:r w:rsidR="00797984">
      <w:rPr>
        <w:rFonts w:ascii="Frutiger LT Com 47 Light Cn" w:hAnsi="Frutiger LT Com 47 Light Cn"/>
        <w:noProof/>
      </w:rPr>
      <w:t>2</w:t>
    </w:r>
    <w:r>
      <w:rPr>
        <w:rFonts w:ascii="Frutiger LT Com 47 Light Cn" w:hAnsi="Frutiger LT Com 47 Light Cn"/>
      </w:rPr>
      <w:fldChar w:fldCharType="end"/>
    </w:r>
    <w:r>
      <w:rPr>
        <w:rFonts w:ascii="Frutiger LT Com 47 Light Cn" w:hAnsi="Frutiger LT Com 47 Light Cn"/>
      </w:rPr>
      <w:t xml:space="preserve"> von </w:t>
    </w:r>
    <w:r>
      <w:rPr>
        <w:rFonts w:ascii="Frutiger LT Com 47 Light Cn" w:hAnsi="Frutiger LT Com 47 Light Cn"/>
      </w:rPr>
      <w:fldChar w:fldCharType="begin"/>
    </w:r>
    <w:r>
      <w:rPr>
        <w:rFonts w:ascii="Frutiger LT Com 47 Light Cn" w:hAnsi="Frutiger LT Com 47 Light Cn"/>
      </w:rPr>
      <w:instrText xml:space="preserve"> NUMPAGES   \* MERGEFORMAT </w:instrText>
    </w:r>
    <w:r>
      <w:rPr>
        <w:rFonts w:ascii="Frutiger LT Com 47 Light Cn" w:hAnsi="Frutiger LT Com 47 Light Cn"/>
      </w:rPr>
      <w:fldChar w:fldCharType="separate"/>
    </w:r>
    <w:r w:rsidR="00797984">
      <w:rPr>
        <w:rFonts w:ascii="Frutiger LT Com 47 Light Cn" w:hAnsi="Frutiger LT Com 47 Light Cn"/>
        <w:noProof/>
      </w:rPr>
      <w:t>2</w:t>
    </w:r>
    <w:r>
      <w:rPr>
        <w:rFonts w:ascii="Frutiger LT Com 47 Light Cn" w:hAnsi="Frutiger LT Com 47 Light Cn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60D0" w:rsidRDefault="006C60D0" w:rsidP="00B92738">
      <w:r>
        <w:separator/>
      </w:r>
    </w:p>
  </w:footnote>
  <w:footnote w:type="continuationSeparator" w:id="0">
    <w:p w:rsidR="006C60D0" w:rsidRDefault="006C60D0" w:rsidP="00B927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733E" w:rsidRDefault="00797984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127487" o:spid="_x0000_s2055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pdf_hg_GEP_zweitboge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76A" w:rsidRDefault="00797984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127488" o:spid="_x0000_s2056" type="#_x0000_t75" style="position:absolute;margin-left:-65.55pt;margin-top:-71pt;width:595.45pt;height:841.9pt;z-index:-251656192;mso-position-horizontal-relative:margin;mso-position-vertical-relative:margin" o:allowincell="f">
          <v:imagedata r:id="rId1" o:title="pdf_hg_GEP_zweitbogen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733E" w:rsidRDefault="000C2D30">
    <w:pPr>
      <w:pStyle w:val="Kopfzeil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22F16A0A" wp14:editId="227DD76E">
          <wp:simplePos x="0" y="0"/>
          <wp:positionH relativeFrom="page">
            <wp:posOffset>892</wp:posOffset>
          </wp:positionH>
          <wp:positionV relativeFrom="page">
            <wp:posOffset>0</wp:posOffset>
          </wp:positionV>
          <wp:extent cx="7561816" cy="10692000"/>
          <wp:effectExtent l="0" t="0" r="127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df_hg_GEP-EKDRundfunkarbei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1816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97984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127486" o:spid="_x0000_s2054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2" o:title="pdf_hg_GEP_zweitbogen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defaultTabStop w:val="709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A31"/>
    <w:rsid w:val="000060AC"/>
    <w:rsid w:val="00017023"/>
    <w:rsid w:val="00022EB8"/>
    <w:rsid w:val="00051D11"/>
    <w:rsid w:val="00060F77"/>
    <w:rsid w:val="00077C43"/>
    <w:rsid w:val="000827AC"/>
    <w:rsid w:val="00086B7C"/>
    <w:rsid w:val="000B4242"/>
    <w:rsid w:val="000C2D30"/>
    <w:rsid w:val="000D5CA4"/>
    <w:rsid w:val="0010760C"/>
    <w:rsid w:val="0011204C"/>
    <w:rsid w:val="00166E50"/>
    <w:rsid w:val="0018149E"/>
    <w:rsid w:val="001967C0"/>
    <w:rsid w:val="001A17F0"/>
    <w:rsid w:val="001B3CBD"/>
    <w:rsid w:val="001B5737"/>
    <w:rsid w:val="001B73FD"/>
    <w:rsid w:val="001D0B4A"/>
    <w:rsid w:val="001E6DA2"/>
    <w:rsid w:val="001F6A24"/>
    <w:rsid w:val="00201389"/>
    <w:rsid w:val="00202409"/>
    <w:rsid w:val="002231F3"/>
    <w:rsid w:val="00223FCB"/>
    <w:rsid w:val="002243D7"/>
    <w:rsid w:val="0023799A"/>
    <w:rsid w:val="00242660"/>
    <w:rsid w:val="00261EF7"/>
    <w:rsid w:val="00282E14"/>
    <w:rsid w:val="002B745D"/>
    <w:rsid w:val="002C00D7"/>
    <w:rsid w:val="002C280E"/>
    <w:rsid w:val="002E7D28"/>
    <w:rsid w:val="002F112F"/>
    <w:rsid w:val="0030686D"/>
    <w:rsid w:val="00322EE3"/>
    <w:rsid w:val="00340B1D"/>
    <w:rsid w:val="00372F78"/>
    <w:rsid w:val="003777B4"/>
    <w:rsid w:val="00380ADD"/>
    <w:rsid w:val="00383203"/>
    <w:rsid w:val="003A172C"/>
    <w:rsid w:val="003D4C8D"/>
    <w:rsid w:val="00412148"/>
    <w:rsid w:val="00426202"/>
    <w:rsid w:val="0042694D"/>
    <w:rsid w:val="00433395"/>
    <w:rsid w:val="00440C93"/>
    <w:rsid w:val="00464A7F"/>
    <w:rsid w:val="00465607"/>
    <w:rsid w:val="004C3860"/>
    <w:rsid w:val="004C6912"/>
    <w:rsid w:val="00500275"/>
    <w:rsid w:val="005272E8"/>
    <w:rsid w:val="00541FB7"/>
    <w:rsid w:val="005467D3"/>
    <w:rsid w:val="00565C48"/>
    <w:rsid w:val="005802AC"/>
    <w:rsid w:val="005A0AF1"/>
    <w:rsid w:val="005A78B7"/>
    <w:rsid w:val="005A7DF6"/>
    <w:rsid w:val="0060292B"/>
    <w:rsid w:val="006052D1"/>
    <w:rsid w:val="00606F0B"/>
    <w:rsid w:val="0064666C"/>
    <w:rsid w:val="00647B08"/>
    <w:rsid w:val="00652684"/>
    <w:rsid w:val="00656164"/>
    <w:rsid w:val="00662F3A"/>
    <w:rsid w:val="006A7135"/>
    <w:rsid w:val="006C60D0"/>
    <w:rsid w:val="006D2A31"/>
    <w:rsid w:val="006D5D35"/>
    <w:rsid w:val="006F4E95"/>
    <w:rsid w:val="00700A24"/>
    <w:rsid w:val="00710395"/>
    <w:rsid w:val="007262FD"/>
    <w:rsid w:val="007324FE"/>
    <w:rsid w:val="007352D3"/>
    <w:rsid w:val="00740245"/>
    <w:rsid w:val="00745953"/>
    <w:rsid w:val="00787655"/>
    <w:rsid w:val="00797984"/>
    <w:rsid w:val="007B4A37"/>
    <w:rsid w:val="007B5193"/>
    <w:rsid w:val="007E6348"/>
    <w:rsid w:val="007F158F"/>
    <w:rsid w:val="0080187F"/>
    <w:rsid w:val="0081176A"/>
    <w:rsid w:val="00812100"/>
    <w:rsid w:val="00815B9C"/>
    <w:rsid w:val="008255EF"/>
    <w:rsid w:val="00825F5B"/>
    <w:rsid w:val="00854D27"/>
    <w:rsid w:val="008635C4"/>
    <w:rsid w:val="008B3850"/>
    <w:rsid w:val="008C3C6E"/>
    <w:rsid w:val="008D1336"/>
    <w:rsid w:val="00902721"/>
    <w:rsid w:val="00930E72"/>
    <w:rsid w:val="0096733E"/>
    <w:rsid w:val="009A222A"/>
    <w:rsid w:val="009A6CB0"/>
    <w:rsid w:val="009A7683"/>
    <w:rsid w:val="009B197C"/>
    <w:rsid w:val="009C4840"/>
    <w:rsid w:val="009C4B27"/>
    <w:rsid w:val="009E2F73"/>
    <w:rsid w:val="00A50797"/>
    <w:rsid w:val="00A51311"/>
    <w:rsid w:val="00A666AD"/>
    <w:rsid w:val="00A77C70"/>
    <w:rsid w:val="00A8294D"/>
    <w:rsid w:val="00A83353"/>
    <w:rsid w:val="00A8438C"/>
    <w:rsid w:val="00A9021A"/>
    <w:rsid w:val="00AC7AA9"/>
    <w:rsid w:val="00AF5947"/>
    <w:rsid w:val="00AF667E"/>
    <w:rsid w:val="00B15D11"/>
    <w:rsid w:val="00B33754"/>
    <w:rsid w:val="00B375D3"/>
    <w:rsid w:val="00B51B8B"/>
    <w:rsid w:val="00B5382E"/>
    <w:rsid w:val="00B75A4F"/>
    <w:rsid w:val="00B77BAF"/>
    <w:rsid w:val="00B910FB"/>
    <w:rsid w:val="00B92738"/>
    <w:rsid w:val="00BA45CD"/>
    <w:rsid w:val="00BC02BA"/>
    <w:rsid w:val="00BC038A"/>
    <w:rsid w:val="00BD1E7E"/>
    <w:rsid w:val="00BD27CE"/>
    <w:rsid w:val="00BD7732"/>
    <w:rsid w:val="00BF696C"/>
    <w:rsid w:val="00C061CF"/>
    <w:rsid w:val="00C126D6"/>
    <w:rsid w:val="00C23E53"/>
    <w:rsid w:val="00C33F22"/>
    <w:rsid w:val="00C34355"/>
    <w:rsid w:val="00C85058"/>
    <w:rsid w:val="00C86A21"/>
    <w:rsid w:val="00CD0A9A"/>
    <w:rsid w:val="00CD1C6A"/>
    <w:rsid w:val="00CF57CF"/>
    <w:rsid w:val="00D342D3"/>
    <w:rsid w:val="00D34B5A"/>
    <w:rsid w:val="00D41000"/>
    <w:rsid w:val="00D47041"/>
    <w:rsid w:val="00D65C45"/>
    <w:rsid w:val="00D9002A"/>
    <w:rsid w:val="00D95C1F"/>
    <w:rsid w:val="00DA1A66"/>
    <w:rsid w:val="00DC6B5B"/>
    <w:rsid w:val="00DC7EB1"/>
    <w:rsid w:val="00DF58CE"/>
    <w:rsid w:val="00E05899"/>
    <w:rsid w:val="00E226A3"/>
    <w:rsid w:val="00E24854"/>
    <w:rsid w:val="00E37F76"/>
    <w:rsid w:val="00E46977"/>
    <w:rsid w:val="00E52666"/>
    <w:rsid w:val="00E613A0"/>
    <w:rsid w:val="00E61448"/>
    <w:rsid w:val="00E75E87"/>
    <w:rsid w:val="00EA2475"/>
    <w:rsid w:val="00EA714F"/>
    <w:rsid w:val="00EC18CC"/>
    <w:rsid w:val="00EC745D"/>
    <w:rsid w:val="00EF3A2C"/>
    <w:rsid w:val="00EF71EA"/>
    <w:rsid w:val="00F124E1"/>
    <w:rsid w:val="00F12CA7"/>
    <w:rsid w:val="00F17512"/>
    <w:rsid w:val="00F34822"/>
    <w:rsid w:val="00F43030"/>
    <w:rsid w:val="00F53112"/>
    <w:rsid w:val="00F8696E"/>
    <w:rsid w:val="00FC0B06"/>
    <w:rsid w:val="00FE569A"/>
    <w:rsid w:val="00FE6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sz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9273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92738"/>
    <w:rPr>
      <w:sz w:val="20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B9273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92738"/>
    <w:rPr>
      <w:sz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0AF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0AF1"/>
    <w:rPr>
      <w:rFonts w:ascii="Tahoma" w:hAnsi="Tahoma" w:cs="Tahoma"/>
      <w:sz w:val="16"/>
      <w:szCs w:val="16"/>
      <w:lang w:eastAsia="de-DE"/>
    </w:rPr>
  </w:style>
  <w:style w:type="character" w:styleId="Hyperlink">
    <w:name w:val="Hyperlink"/>
    <w:basedOn w:val="Absatz-Standardschriftart"/>
    <w:uiPriority w:val="99"/>
    <w:unhideWhenUsed/>
    <w:rsid w:val="00DC6B5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sz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9273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92738"/>
    <w:rPr>
      <w:sz w:val="20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B9273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92738"/>
    <w:rPr>
      <w:sz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0AF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0AF1"/>
    <w:rPr>
      <w:rFonts w:ascii="Tahoma" w:hAnsi="Tahoma" w:cs="Tahoma"/>
      <w:sz w:val="16"/>
      <w:szCs w:val="16"/>
      <w:lang w:eastAsia="de-DE"/>
    </w:rPr>
  </w:style>
  <w:style w:type="character" w:styleId="Hyperlink">
    <w:name w:val="Hyperlink"/>
    <w:basedOn w:val="Absatz-Standardschriftart"/>
    <w:uiPriority w:val="99"/>
    <w:unhideWhenUsed/>
    <w:rsid w:val="00DC6B5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irchenkreis-bochum.d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zdf.fernsehgottesdienst.de" TargetMode="External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ZDF%20Gottesdienste\ZDF-Gottesdienste\2016\Frankfurt\PM\PM-V1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PM-V1.dotx</Template>
  <TotalTime>0</TotalTime>
  <Pages>1</Pages>
  <Words>245</Words>
  <Characters>1548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GEP gGmbH</Company>
  <LinksUpToDate>false</LinksUpToDate>
  <CharactersWithSpaces>1790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Rudloff, Elke</dc:creator>
  <cp:lastModifiedBy>Sekretariat ZDF Gottesdienst</cp:lastModifiedBy>
  <cp:revision>3</cp:revision>
  <cp:lastPrinted>2014-11-18T10:31:00Z</cp:lastPrinted>
  <dcterms:created xsi:type="dcterms:W3CDTF">2017-05-04T07:18:00Z</dcterms:created>
  <dcterms:modified xsi:type="dcterms:W3CDTF">2017-05-16T10:40:00Z</dcterms:modified>
</cp:coreProperties>
</file>